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2E76288D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672FB9">
        <w:rPr>
          <w:rStyle w:val="head-activityType"/>
          <w:color w:val="000000" w:themeColor="text1"/>
          <w:sz w:val="36"/>
          <w:szCs w:val="36"/>
        </w:rPr>
        <w:t>8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0DB9E4F6" w:rsidR="0045796A" w:rsidRDefault="0045796A" w:rsidP="00BC1FF3">
      <w:pPr>
        <w:pStyle w:val="instruction"/>
      </w:pPr>
      <w:r>
        <w:t>1</w:t>
      </w:r>
      <w:r>
        <w:tab/>
      </w:r>
      <w:r w:rsidR="00BC1FF3">
        <w:t xml:space="preserve">Look, read </w:t>
      </w:r>
      <w:r w:rsidR="00BC1FF3" w:rsidRPr="00EE208E">
        <w:t xml:space="preserve">and </w:t>
      </w:r>
      <w:r w:rsidR="00BC1FF3">
        <w:t>tick</w:t>
      </w:r>
      <w:r w:rsidR="00BC1FF3" w:rsidRPr="00EE208E">
        <w:t xml:space="preserve"> </w:t>
      </w:r>
      <w:r w:rsidR="001E7CBF">
        <w:t>(</w:t>
      </w:r>
      <w:r w:rsidR="00BC1FF3" w:rsidRPr="004052E1">
        <w:rPr>
          <w:noProof/>
          <w:position w:val="-6"/>
          <w:lang w:val="es-ES" w:eastAsia="es-ES"/>
        </w:rPr>
        <w:drawing>
          <wp:inline distT="0" distB="0" distL="0" distR="0" wp14:anchorId="32BA5C2C" wp14:editId="326ED522">
            <wp:extent cx="177800" cy="2032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7CBF">
        <w:t>)</w:t>
      </w:r>
      <w:r w:rsidR="00BC1FF3" w:rsidRPr="00EE208E">
        <w:t>.</w:t>
      </w:r>
    </w:p>
    <w:p w14:paraId="48D197A6" w14:textId="48A344ED" w:rsidR="00B57753" w:rsidRPr="0034017B" w:rsidRDefault="00B57753" w:rsidP="00B57753">
      <w:pPr>
        <w:pStyle w:val="activity-numbered"/>
        <w:spacing w:before="60"/>
      </w:pPr>
      <w:r>
        <w:t>1</w:t>
      </w:r>
      <w:r w:rsidRPr="0034017B">
        <w:tab/>
      </w:r>
      <w:r>
        <w:t>throw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B57753" w14:paraId="6768E18F" w14:textId="77777777" w:rsidTr="00A00910">
        <w:trPr>
          <w:cantSplit/>
          <w:trHeight w:val="1587"/>
        </w:trPr>
        <w:tc>
          <w:tcPr>
            <w:tcW w:w="3111" w:type="dxa"/>
            <w:vAlign w:val="center"/>
          </w:tcPr>
          <w:p w14:paraId="2BB390CD" w14:textId="77777777" w:rsidR="00B57753" w:rsidRDefault="00B57753" w:rsidP="00B5775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02C360" wp14:editId="18698DFE">
                  <wp:extent cx="1211072" cy="948975"/>
                  <wp:effectExtent l="0" t="0" r="0" b="3810"/>
                  <wp:docPr id="102631435" name="Picture 102631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445" cy="955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22C6C59E" w14:textId="77777777" w:rsidR="00B57753" w:rsidRDefault="00B57753" w:rsidP="00B5775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63BC9A" wp14:editId="32270C50">
                  <wp:extent cx="1213626" cy="950976"/>
                  <wp:effectExtent l="0" t="0" r="5715" b="1905"/>
                  <wp:docPr id="102631436" name="Picture 1026314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56" cy="962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3E97FA44" w14:textId="77777777" w:rsidR="00B57753" w:rsidRDefault="00B57753" w:rsidP="00B5775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2EB57ED" wp14:editId="28C63D1A">
                  <wp:extent cx="1197864" cy="939992"/>
                  <wp:effectExtent l="0" t="0" r="0" b="0"/>
                  <wp:docPr id="102631437" name="Picture 102631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470" cy="948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7753" w:rsidRPr="00685431" w14:paraId="58A4A6E6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3DA22981" w14:textId="77777777" w:rsidR="00B57753" w:rsidRPr="00685431" w:rsidRDefault="00B57753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111F0BB0" w14:textId="77777777" w:rsidR="00B57753" w:rsidRPr="00685431" w:rsidRDefault="00B57753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6F101FE6" w14:textId="77777777" w:rsidR="00B57753" w:rsidRPr="00685431" w:rsidRDefault="00B57753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3FA3B892" w14:textId="2BD0FB69" w:rsidR="00B57753" w:rsidRPr="0034017B" w:rsidRDefault="00B57753" w:rsidP="00B57753">
      <w:pPr>
        <w:pStyle w:val="activity-numbered"/>
        <w:spacing w:before="120"/>
      </w:pPr>
      <w:r>
        <w:t>2</w:t>
      </w:r>
      <w:r w:rsidRPr="0034017B">
        <w:tab/>
      </w:r>
      <w:r>
        <w:t>kick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B57753" w14:paraId="3445BF23" w14:textId="77777777" w:rsidTr="00A00910">
        <w:trPr>
          <w:cantSplit/>
          <w:trHeight w:val="1587"/>
        </w:trPr>
        <w:tc>
          <w:tcPr>
            <w:tcW w:w="3111" w:type="dxa"/>
            <w:vAlign w:val="center"/>
          </w:tcPr>
          <w:p w14:paraId="06EC8BEA" w14:textId="77777777" w:rsidR="00B57753" w:rsidRDefault="00B5775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D5C17CE" wp14:editId="640042B6">
                  <wp:extent cx="1220216" cy="955536"/>
                  <wp:effectExtent l="0" t="0" r="0" b="0"/>
                  <wp:docPr id="102631438" name="Picture 102631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0631" cy="963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3BC03F70" w14:textId="77777777" w:rsidR="00B57753" w:rsidRDefault="00B5775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53868E" wp14:editId="63973BB1">
                  <wp:extent cx="1216152" cy="952955"/>
                  <wp:effectExtent l="0" t="0" r="3175" b="0"/>
                  <wp:docPr id="102631439" name="Picture 1026314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822" cy="957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94E84B3" w14:textId="77777777" w:rsidR="00B57753" w:rsidRDefault="00B5775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276C13" wp14:editId="160F6207">
                  <wp:extent cx="1216152" cy="954905"/>
                  <wp:effectExtent l="0" t="0" r="3175" b="0"/>
                  <wp:docPr id="102631454" name="Picture 102631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5678" cy="962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7753" w:rsidRPr="00685431" w14:paraId="217CB6E3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72C28212" w14:textId="77777777" w:rsidR="00B57753" w:rsidRPr="00685431" w:rsidRDefault="00B57753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2B04DD02" w14:textId="77777777" w:rsidR="00B57753" w:rsidRPr="00685431" w:rsidRDefault="00B57753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749F61ED" w14:textId="77777777" w:rsidR="00B57753" w:rsidRPr="00685431" w:rsidRDefault="00B57753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4880EA9F" w14:textId="7CBD174D" w:rsidR="00B57753" w:rsidRPr="0034017B" w:rsidRDefault="00B57753" w:rsidP="00B57753">
      <w:pPr>
        <w:pStyle w:val="activity-numbered"/>
        <w:spacing w:before="120"/>
      </w:pPr>
      <w:r>
        <w:t>3</w:t>
      </w:r>
      <w:r w:rsidRPr="0034017B">
        <w:tab/>
      </w:r>
      <w:r>
        <w:t>ride a bike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B57753" w14:paraId="1B9F214C" w14:textId="77777777" w:rsidTr="00A00910">
        <w:trPr>
          <w:cantSplit/>
          <w:trHeight w:val="1587"/>
        </w:trPr>
        <w:tc>
          <w:tcPr>
            <w:tcW w:w="3111" w:type="dxa"/>
            <w:vAlign w:val="center"/>
          </w:tcPr>
          <w:p w14:paraId="14B5AC88" w14:textId="77777777" w:rsidR="00B57753" w:rsidRDefault="00B5775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3947C3E" wp14:editId="71AE61E1">
                  <wp:extent cx="1202400" cy="943200"/>
                  <wp:effectExtent l="0" t="0" r="444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400" cy="9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8A89DEC" w14:textId="77777777" w:rsidR="00B57753" w:rsidRDefault="00B5775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DDE9A1F" wp14:editId="73AA91F5">
                  <wp:extent cx="1214392" cy="950976"/>
                  <wp:effectExtent l="0" t="0" r="5080" b="190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830" cy="95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7BF2946" w14:textId="77777777" w:rsidR="00B57753" w:rsidRDefault="00B5775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CFD7FC" wp14:editId="3A6C1F3F">
                  <wp:extent cx="1216800" cy="954000"/>
                  <wp:effectExtent l="0" t="0" r="254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8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7753" w:rsidRPr="00685431" w14:paraId="0F856932" w14:textId="77777777" w:rsidTr="00405B44">
        <w:trPr>
          <w:cantSplit/>
          <w:trHeight w:val="454"/>
        </w:trPr>
        <w:tc>
          <w:tcPr>
            <w:tcW w:w="3111" w:type="dxa"/>
            <w:vAlign w:val="center"/>
          </w:tcPr>
          <w:p w14:paraId="42CD234C" w14:textId="77777777" w:rsidR="00B57753" w:rsidRPr="00685431" w:rsidRDefault="00B57753" w:rsidP="00405B44">
            <w:pPr>
              <w:pStyle w:val="activity-numbered--table"/>
              <w:spacing w:line="300" w:lineRule="exact"/>
              <w:jc w:val="center"/>
            </w:pPr>
            <w:r>
              <w:t>A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52CFE769" w14:textId="77777777" w:rsidR="00B57753" w:rsidRPr="00685431" w:rsidRDefault="00B57753" w:rsidP="00405B44">
            <w:pPr>
              <w:pStyle w:val="activity-numbered--centered"/>
            </w:pPr>
            <w:r>
              <w:t>B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  <w:tc>
          <w:tcPr>
            <w:tcW w:w="3111" w:type="dxa"/>
            <w:vAlign w:val="center"/>
          </w:tcPr>
          <w:p w14:paraId="0CED87F5" w14:textId="77777777" w:rsidR="00B57753" w:rsidRPr="00685431" w:rsidRDefault="00B57753" w:rsidP="00405B44">
            <w:pPr>
              <w:pStyle w:val="activity-numbered--centered"/>
            </w:pPr>
            <w:r>
              <w:t>C</w:t>
            </w:r>
            <w:r w:rsidRPr="002D2043">
              <w:t> </w:t>
            </w:r>
            <w:r w:rsidRPr="002D2043">
              <w:rPr>
                <w:rStyle w:val="checkbox"/>
              </w:rPr>
              <w:t>☐</w:t>
            </w:r>
          </w:p>
        </w:tc>
      </w:tr>
    </w:tbl>
    <w:p w14:paraId="0C215692" w14:textId="77777777" w:rsidR="00B57753" w:rsidRDefault="00B57753" w:rsidP="00B57753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3 </w:t>
      </w:r>
    </w:p>
    <w:p w14:paraId="66083E70" w14:textId="5BBA40C2" w:rsidR="0045796A" w:rsidRDefault="0045796A" w:rsidP="00B83AE5">
      <w:pPr>
        <w:pStyle w:val="instruction"/>
      </w:pPr>
      <w:r>
        <w:t>2</w:t>
      </w:r>
      <w:r>
        <w:tab/>
      </w:r>
      <w:r w:rsidR="00B83AE5">
        <w:t>Look, read and circle.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28"/>
        <w:gridCol w:w="1928"/>
        <w:gridCol w:w="1928"/>
        <w:gridCol w:w="170"/>
        <w:gridCol w:w="3401"/>
      </w:tblGrid>
      <w:tr w:rsidR="00ED47D9" w14:paraId="1522E6A4" w14:textId="77777777" w:rsidTr="00A00910">
        <w:trPr>
          <w:cantSplit/>
          <w:trHeight w:val="1134"/>
        </w:trPr>
        <w:tc>
          <w:tcPr>
            <w:tcW w:w="1928" w:type="dxa"/>
            <w:vAlign w:val="center"/>
          </w:tcPr>
          <w:p w14:paraId="5AD5A1C5" w14:textId="77777777" w:rsidR="00ED47D9" w:rsidRDefault="00ED47D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6D99AE" wp14:editId="4386DB8A">
                  <wp:extent cx="1170432" cy="554815"/>
                  <wp:effectExtent l="0" t="0" r="0" b="4445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608" cy="556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8" w:type="dxa"/>
            <w:vAlign w:val="center"/>
          </w:tcPr>
          <w:p w14:paraId="50ABE492" w14:textId="77777777" w:rsidR="00ED47D9" w:rsidRDefault="00ED47D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204A531" wp14:editId="3BC55DE8">
                  <wp:extent cx="1143000" cy="542192"/>
                  <wp:effectExtent l="0" t="0" r="0" b="4445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30" cy="553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8" w:type="dxa"/>
            <w:vAlign w:val="center"/>
          </w:tcPr>
          <w:p w14:paraId="6D6CA55B" w14:textId="77777777" w:rsidR="00ED47D9" w:rsidRDefault="00ED47D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740807" wp14:editId="19FAA767">
                  <wp:extent cx="1133856" cy="537854"/>
                  <wp:effectExtent l="0" t="0" r="0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0096" cy="540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C10789C" w14:textId="77777777" w:rsidR="00ED47D9" w:rsidRPr="00117BF5" w:rsidRDefault="00ED47D9" w:rsidP="00405B44">
            <w:pPr>
              <w:pStyle w:val="activity-numbered--table"/>
            </w:pPr>
          </w:p>
        </w:tc>
        <w:tc>
          <w:tcPr>
            <w:tcW w:w="3401" w:type="dxa"/>
            <w:vMerge w:val="restart"/>
            <w:tcMar>
              <w:left w:w="113" w:type="dxa"/>
            </w:tcMar>
          </w:tcPr>
          <w:p w14:paraId="02B803EC" w14:textId="1B509F0A" w:rsidR="00ED47D9" w:rsidRDefault="00ED47D9" w:rsidP="00ED47D9">
            <w:pPr>
              <w:pStyle w:val="activity-numbered--table"/>
              <w:rPr>
                <w:rStyle w:val="wol"/>
              </w:rPr>
            </w:pPr>
            <w:r>
              <w:t>1</w:t>
            </w:r>
            <w:r>
              <w:tab/>
            </w:r>
            <w:r w:rsidRPr="00DF5529">
              <w:rPr>
                <w:rStyle w:val="bold"/>
              </w:rPr>
              <w:t>juggle</w:t>
            </w:r>
            <w:r>
              <w:t xml:space="preserve"> / </w:t>
            </w:r>
            <w:r w:rsidRPr="00DF5529">
              <w:rPr>
                <w:rStyle w:val="bold"/>
              </w:rPr>
              <w:t>act</w:t>
            </w:r>
            <w:r w:rsidRPr="00117BF5">
              <w:t xml:space="preserve"> </w:t>
            </w:r>
          </w:p>
          <w:p w14:paraId="687B21D7" w14:textId="25138F7B" w:rsidR="00ED47D9" w:rsidRDefault="00ED47D9" w:rsidP="00ED47D9">
            <w:pPr>
              <w:pStyle w:val="activity-numbered--table"/>
              <w:rPr>
                <w:rStyle w:val="wol"/>
              </w:rPr>
            </w:pPr>
            <w:r>
              <w:t>2</w:t>
            </w:r>
            <w:r>
              <w:tab/>
            </w:r>
            <w:r w:rsidRPr="00DF5529">
              <w:rPr>
                <w:rStyle w:val="bold"/>
              </w:rPr>
              <w:t>paint</w:t>
            </w:r>
            <w:r>
              <w:t xml:space="preserve"> / </w:t>
            </w:r>
            <w:r w:rsidRPr="00DF5529">
              <w:rPr>
                <w:rStyle w:val="bold"/>
              </w:rPr>
              <w:t xml:space="preserve">do </w:t>
            </w:r>
            <w:r>
              <w:t>gymnastics</w:t>
            </w:r>
          </w:p>
          <w:p w14:paraId="56CE1C48" w14:textId="569566F0" w:rsidR="00ED47D9" w:rsidRDefault="00ED47D9" w:rsidP="00ED47D9">
            <w:pPr>
              <w:pStyle w:val="activity-numbered--table"/>
              <w:rPr>
                <w:rStyle w:val="wol"/>
              </w:rPr>
            </w:pPr>
            <w:r>
              <w:t>3</w:t>
            </w:r>
            <w:r>
              <w:tab/>
            </w:r>
            <w:r w:rsidRPr="00DF5529">
              <w:rPr>
                <w:rStyle w:val="bold"/>
              </w:rPr>
              <w:t>play</w:t>
            </w:r>
            <w:r w:rsidRPr="00117BF5">
              <w:t xml:space="preserve"> </w:t>
            </w:r>
            <w:r>
              <w:t xml:space="preserve">/ </w:t>
            </w:r>
            <w:r w:rsidRPr="00DF5529">
              <w:rPr>
                <w:rStyle w:val="bold"/>
              </w:rPr>
              <w:t xml:space="preserve">bake </w:t>
            </w:r>
            <w:r>
              <w:t>cupcakes</w:t>
            </w:r>
            <w:r w:rsidRPr="00117BF5">
              <w:t xml:space="preserve"> </w:t>
            </w:r>
          </w:p>
          <w:p w14:paraId="3C1FEB92" w14:textId="1FE03962" w:rsidR="00ED47D9" w:rsidRDefault="00ED47D9" w:rsidP="00ED47D9">
            <w:pPr>
              <w:pStyle w:val="activity-numbered--table"/>
              <w:rPr>
                <w:rStyle w:val="wol"/>
              </w:rPr>
            </w:pPr>
            <w:r>
              <w:t>4</w:t>
            </w:r>
            <w:r>
              <w:tab/>
            </w:r>
            <w:r>
              <w:rPr>
                <w:rStyle w:val="bold"/>
              </w:rPr>
              <w:t>paint</w:t>
            </w:r>
            <w:r w:rsidRPr="00DF5529">
              <w:rPr>
                <w:rStyle w:val="bold"/>
              </w:rPr>
              <w:t xml:space="preserve"> </w:t>
            </w:r>
            <w:r>
              <w:t xml:space="preserve">/ </w:t>
            </w:r>
            <w:r>
              <w:rPr>
                <w:rStyle w:val="bold"/>
              </w:rPr>
              <w:t>juggle</w:t>
            </w:r>
            <w:r>
              <w:t xml:space="preserve"> pictures</w:t>
            </w:r>
          </w:p>
          <w:p w14:paraId="2F9D0BB8" w14:textId="22068D31" w:rsidR="00ED47D9" w:rsidRDefault="00ED47D9" w:rsidP="00ED47D9">
            <w:pPr>
              <w:pStyle w:val="activity-numbered--table"/>
              <w:rPr>
                <w:rStyle w:val="wol"/>
              </w:rPr>
            </w:pPr>
            <w:r>
              <w:t>5</w:t>
            </w:r>
            <w:r>
              <w:tab/>
            </w:r>
            <w:r>
              <w:rPr>
                <w:rStyle w:val="bold"/>
              </w:rPr>
              <w:t>juggle</w:t>
            </w:r>
            <w:r>
              <w:t xml:space="preserve"> / </w:t>
            </w:r>
            <w:r>
              <w:rPr>
                <w:rStyle w:val="bold"/>
              </w:rPr>
              <w:t>act</w:t>
            </w:r>
          </w:p>
          <w:p w14:paraId="37C82AE8" w14:textId="2D5011AC" w:rsidR="00ED47D9" w:rsidRPr="001F1EEA" w:rsidRDefault="00ED47D9" w:rsidP="00ED47D9">
            <w:pPr>
              <w:pStyle w:val="activity-numbered--table"/>
              <w:rPr>
                <w:u w:val="single" w:color="000000"/>
              </w:rPr>
            </w:pPr>
            <w:r>
              <w:t>6</w:t>
            </w:r>
            <w:r>
              <w:tab/>
            </w:r>
            <w:r>
              <w:rPr>
                <w:rStyle w:val="bold"/>
              </w:rPr>
              <w:t>play</w:t>
            </w:r>
            <w:r>
              <w:t xml:space="preserve"> / </w:t>
            </w:r>
            <w:r>
              <w:rPr>
                <w:rStyle w:val="bold"/>
              </w:rPr>
              <w:t xml:space="preserve">bake </w:t>
            </w:r>
            <w:r>
              <w:t>the keyboard</w:t>
            </w:r>
          </w:p>
        </w:tc>
      </w:tr>
      <w:tr w:rsidR="00ED47D9" w:rsidRPr="00685431" w14:paraId="78C2D299" w14:textId="77777777" w:rsidTr="00A00910">
        <w:trPr>
          <w:cantSplit/>
          <w:trHeight w:val="567"/>
        </w:trPr>
        <w:tc>
          <w:tcPr>
            <w:tcW w:w="1928" w:type="dxa"/>
            <w:vAlign w:val="center"/>
          </w:tcPr>
          <w:p w14:paraId="76F6EBAE" w14:textId="77777777" w:rsidR="00ED47D9" w:rsidRPr="00685431" w:rsidRDefault="00ED47D9" w:rsidP="00405B44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28" w:type="dxa"/>
            <w:vAlign w:val="center"/>
          </w:tcPr>
          <w:p w14:paraId="79BC64B3" w14:textId="77777777" w:rsidR="00ED47D9" w:rsidRPr="00685431" w:rsidRDefault="00ED47D9" w:rsidP="00405B44">
            <w:pPr>
              <w:pStyle w:val="activity-numbered--centered"/>
            </w:pPr>
            <w:r>
              <w:t>2</w:t>
            </w:r>
          </w:p>
        </w:tc>
        <w:tc>
          <w:tcPr>
            <w:tcW w:w="1928" w:type="dxa"/>
            <w:vAlign w:val="center"/>
          </w:tcPr>
          <w:p w14:paraId="4B7015D9" w14:textId="77777777" w:rsidR="00ED47D9" w:rsidRPr="00685431" w:rsidRDefault="00ED47D9" w:rsidP="00405B44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2602F230" w14:textId="77777777" w:rsidR="00ED47D9" w:rsidRDefault="00ED47D9" w:rsidP="00405B44">
            <w:pPr>
              <w:pStyle w:val="activity-numbered--centered"/>
            </w:pPr>
          </w:p>
        </w:tc>
        <w:tc>
          <w:tcPr>
            <w:tcW w:w="3401" w:type="dxa"/>
            <w:vMerge/>
            <w:tcMar>
              <w:left w:w="113" w:type="dxa"/>
            </w:tcMar>
          </w:tcPr>
          <w:p w14:paraId="5A11D26F" w14:textId="77777777" w:rsidR="00ED47D9" w:rsidRDefault="00ED47D9" w:rsidP="00405B44">
            <w:pPr>
              <w:pStyle w:val="activity-numbered--centered"/>
            </w:pPr>
          </w:p>
        </w:tc>
      </w:tr>
      <w:tr w:rsidR="00ED47D9" w14:paraId="73211BFC" w14:textId="77777777" w:rsidTr="00A00910">
        <w:trPr>
          <w:cantSplit/>
          <w:trHeight w:val="1134"/>
        </w:trPr>
        <w:tc>
          <w:tcPr>
            <w:tcW w:w="1928" w:type="dxa"/>
            <w:vAlign w:val="center"/>
          </w:tcPr>
          <w:p w14:paraId="65163576" w14:textId="77777777" w:rsidR="00ED47D9" w:rsidRDefault="00ED47D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EF7B8A" wp14:editId="68BB05CC">
                  <wp:extent cx="1148400" cy="55080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400" cy="55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8" w:type="dxa"/>
            <w:vAlign w:val="center"/>
          </w:tcPr>
          <w:p w14:paraId="200DCFB4" w14:textId="77777777" w:rsidR="00ED47D9" w:rsidRDefault="00ED47D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5517CD3" wp14:editId="65DD5482">
                  <wp:extent cx="1170432" cy="562707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944" cy="5634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8" w:type="dxa"/>
            <w:vAlign w:val="center"/>
          </w:tcPr>
          <w:p w14:paraId="4CE5EC14" w14:textId="77777777" w:rsidR="00ED47D9" w:rsidRDefault="00ED47D9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BAC5DD2" wp14:editId="2D18A2B5">
                  <wp:extent cx="1152144" cy="546529"/>
                  <wp:effectExtent l="0" t="0" r="3810" b="0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463" cy="550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B9EA43E" w14:textId="77777777" w:rsidR="00ED47D9" w:rsidRDefault="00ED47D9" w:rsidP="00405B44">
            <w:pPr>
              <w:rPr>
                <w:noProof/>
              </w:rPr>
            </w:pPr>
          </w:p>
        </w:tc>
        <w:tc>
          <w:tcPr>
            <w:tcW w:w="3401" w:type="dxa"/>
            <w:vMerge/>
            <w:tcMar>
              <w:left w:w="113" w:type="dxa"/>
            </w:tcMar>
          </w:tcPr>
          <w:p w14:paraId="000FA45C" w14:textId="77777777" w:rsidR="00ED47D9" w:rsidRDefault="00ED47D9" w:rsidP="00405B44">
            <w:pPr>
              <w:rPr>
                <w:noProof/>
              </w:rPr>
            </w:pPr>
          </w:p>
        </w:tc>
      </w:tr>
      <w:tr w:rsidR="00ED47D9" w14:paraId="42E07176" w14:textId="77777777" w:rsidTr="00A00910">
        <w:trPr>
          <w:cantSplit/>
          <w:trHeight w:val="567"/>
        </w:trPr>
        <w:tc>
          <w:tcPr>
            <w:tcW w:w="1928" w:type="dxa"/>
            <w:vAlign w:val="center"/>
          </w:tcPr>
          <w:p w14:paraId="583B8616" w14:textId="77777777" w:rsidR="00ED47D9" w:rsidRDefault="00ED47D9" w:rsidP="00405B44">
            <w:pPr>
              <w:pStyle w:val="activity-numbered--centered"/>
            </w:pPr>
            <w:r>
              <w:t>4</w:t>
            </w:r>
          </w:p>
        </w:tc>
        <w:tc>
          <w:tcPr>
            <w:tcW w:w="1928" w:type="dxa"/>
            <w:vAlign w:val="center"/>
          </w:tcPr>
          <w:p w14:paraId="7E93E510" w14:textId="77777777" w:rsidR="00ED47D9" w:rsidRDefault="00ED47D9" w:rsidP="00405B44">
            <w:pPr>
              <w:pStyle w:val="activity-numbered--centered"/>
            </w:pPr>
            <w:r>
              <w:t>5</w:t>
            </w:r>
          </w:p>
        </w:tc>
        <w:tc>
          <w:tcPr>
            <w:tcW w:w="1928" w:type="dxa"/>
            <w:vAlign w:val="center"/>
          </w:tcPr>
          <w:p w14:paraId="0AC7864F" w14:textId="77777777" w:rsidR="00ED47D9" w:rsidRDefault="00ED47D9" w:rsidP="00405B44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237842F7" w14:textId="77777777" w:rsidR="00ED47D9" w:rsidRDefault="00ED47D9" w:rsidP="00405B44">
            <w:pPr>
              <w:pStyle w:val="activity-numbered--centered"/>
            </w:pPr>
          </w:p>
        </w:tc>
        <w:tc>
          <w:tcPr>
            <w:tcW w:w="3401" w:type="dxa"/>
            <w:vMerge/>
            <w:tcMar>
              <w:left w:w="113" w:type="dxa"/>
            </w:tcMar>
          </w:tcPr>
          <w:p w14:paraId="57ADD565" w14:textId="77777777" w:rsidR="00ED47D9" w:rsidRDefault="00ED47D9" w:rsidP="00405B44">
            <w:pPr>
              <w:pStyle w:val="activity-numbered--centered"/>
            </w:pPr>
          </w:p>
        </w:tc>
      </w:tr>
    </w:tbl>
    <w:p w14:paraId="1C084FA2" w14:textId="53ABA0BA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ED47D9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3B124DB5" w:rsidR="00141B75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E201B0" w:rsidRPr="00724CCA">
        <w:t>Look, read and write</w:t>
      </w:r>
      <w:r w:rsidR="00E201B0">
        <w:t xml:space="preserve"> </w:t>
      </w:r>
      <w:r w:rsidR="00E201B0" w:rsidRPr="00554960">
        <w:rPr>
          <w:i/>
          <w:iCs/>
        </w:rPr>
        <w:t>do</w:t>
      </w:r>
      <w:r w:rsidR="00E201B0">
        <w:t xml:space="preserve">, </w:t>
      </w:r>
      <w:r w:rsidR="00E201B0" w:rsidRPr="00554960">
        <w:rPr>
          <w:i/>
          <w:iCs/>
        </w:rPr>
        <w:t>don’t</w:t>
      </w:r>
      <w:r w:rsidR="00E201B0">
        <w:t xml:space="preserve">, </w:t>
      </w:r>
      <w:r w:rsidR="00E201B0" w:rsidRPr="00554960">
        <w:rPr>
          <w:i/>
          <w:iCs/>
        </w:rPr>
        <w:t>does</w:t>
      </w:r>
      <w:r w:rsidR="00E201B0">
        <w:t xml:space="preserve"> or </w:t>
      </w:r>
      <w:r w:rsidR="00E201B0" w:rsidRPr="00554960">
        <w:rPr>
          <w:i/>
          <w:iCs/>
        </w:rPr>
        <w:t>doesn’t</w:t>
      </w:r>
      <w:r w:rsidR="00E201B0" w:rsidRPr="00724CCA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E201B0" w14:paraId="592D0708" w14:textId="77777777" w:rsidTr="00EA4710">
        <w:trPr>
          <w:cantSplit/>
          <w:trHeight w:val="1757"/>
        </w:trPr>
        <w:tc>
          <w:tcPr>
            <w:tcW w:w="3111" w:type="dxa"/>
            <w:vAlign w:val="center"/>
          </w:tcPr>
          <w:p w14:paraId="412A5E41" w14:textId="77777777" w:rsidR="00E201B0" w:rsidRDefault="00E201B0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29D1A2B" wp14:editId="54FD00DA">
                  <wp:extent cx="1610070" cy="1042416"/>
                  <wp:effectExtent l="0" t="0" r="3175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5920" cy="1059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16EC59F" w14:textId="77777777" w:rsidR="00E201B0" w:rsidRDefault="00E201B0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FF89DE" wp14:editId="5514B8B9">
                  <wp:extent cx="1638318" cy="1060704"/>
                  <wp:effectExtent l="0" t="0" r="0" b="635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8109" cy="1086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1A02EB7" w14:textId="77777777" w:rsidR="00E201B0" w:rsidRDefault="00E201B0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F5CC4A" wp14:editId="7B3E2B63">
                  <wp:extent cx="1636776" cy="1059707"/>
                  <wp:effectExtent l="0" t="0" r="1905" b="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438" cy="1076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01B0" w:rsidRPr="00685431" w14:paraId="1EAB9969" w14:textId="77777777" w:rsidTr="0019180F">
        <w:trPr>
          <w:cantSplit/>
          <w:trHeight w:val="1134"/>
        </w:trPr>
        <w:tc>
          <w:tcPr>
            <w:tcW w:w="3111" w:type="dxa"/>
          </w:tcPr>
          <w:p w14:paraId="78AD040F" w14:textId="21AD86DF" w:rsidR="00E201B0" w:rsidRPr="00E201B0" w:rsidRDefault="00E201B0" w:rsidP="00E201B0">
            <w:pPr>
              <w:pStyle w:val="activity-numbered--table"/>
            </w:pPr>
            <w:r w:rsidRPr="00E201B0">
              <w:t>1</w:t>
            </w:r>
            <w:r w:rsidRPr="00E201B0">
              <w:tab/>
              <w:t>Does she like kicking</w:t>
            </w:r>
            <w:r>
              <w:br/>
            </w:r>
            <w:r w:rsidRPr="00E201B0">
              <w:t>a ball?</w:t>
            </w:r>
          </w:p>
          <w:p w14:paraId="2F73B4F8" w14:textId="1D927BF5" w:rsidR="00E201B0" w:rsidRPr="00E201B0" w:rsidRDefault="00E201B0" w:rsidP="00E201B0">
            <w:pPr>
              <w:pStyle w:val="activity-numbered--table"/>
            </w:pPr>
            <w:r>
              <w:tab/>
            </w:r>
            <w:r w:rsidRPr="00E201B0">
              <w:t xml:space="preserve">Yes, she </w:t>
            </w:r>
            <w:r w:rsidRPr="00E201B0">
              <w:rPr>
                <w:u w:val="single"/>
              </w:rPr>
              <w:t>                        </w:t>
            </w:r>
            <w:r w:rsidRPr="00E201B0">
              <w:t xml:space="preserve"> .</w:t>
            </w:r>
          </w:p>
        </w:tc>
        <w:tc>
          <w:tcPr>
            <w:tcW w:w="3111" w:type="dxa"/>
          </w:tcPr>
          <w:p w14:paraId="75741B39" w14:textId="77777777" w:rsidR="00E201B0" w:rsidRPr="00E201B0" w:rsidRDefault="00E201B0" w:rsidP="00E201B0">
            <w:pPr>
              <w:pStyle w:val="activity-numbered--table"/>
            </w:pPr>
            <w:r w:rsidRPr="00E201B0">
              <w:t>2</w:t>
            </w:r>
            <w:r w:rsidRPr="00E201B0">
              <w:tab/>
              <w:t>Do you like skipping, Pat?</w:t>
            </w:r>
          </w:p>
          <w:p w14:paraId="04F259A0" w14:textId="17AA209A" w:rsidR="00E201B0" w:rsidRPr="00E201B0" w:rsidRDefault="00E201B0" w:rsidP="00E201B0">
            <w:pPr>
              <w:pStyle w:val="activity-numbered--table"/>
            </w:pPr>
            <w:r>
              <w:tab/>
            </w:r>
            <w:r w:rsidRPr="00E201B0">
              <w:t xml:space="preserve">No, I </w:t>
            </w:r>
            <w:r w:rsidRPr="00E201B0">
              <w:rPr>
                <w:u w:val="single"/>
              </w:rPr>
              <w:t>                        </w:t>
            </w:r>
            <w:r w:rsidRPr="00E201B0">
              <w:t xml:space="preserve"> .</w:t>
            </w:r>
          </w:p>
        </w:tc>
        <w:tc>
          <w:tcPr>
            <w:tcW w:w="3111" w:type="dxa"/>
          </w:tcPr>
          <w:p w14:paraId="7975F017" w14:textId="77777777" w:rsidR="00E201B0" w:rsidRPr="00E201B0" w:rsidRDefault="00E201B0" w:rsidP="00E201B0">
            <w:pPr>
              <w:pStyle w:val="activity-numbered--table"/>
            </w:pPr>
            <w:r w:rsidRPr="00E201B0">
              <w:t>3</w:t>
            </w:r>
            <w:r w:rsidRPr="00E201B0">
              <w:tab/>
              <w:t>Does she like rollerblading?</w:t>
            </w:r>
          </w:p>
          <w:p w14:paraId="60650632" w14:textId="74B16911" w:rsidR="00E201B0" w:rsidRPr="00E201B0" w:rsidRDefault="00E201B0" w:rsidP="00E201B0">
            <w:pPr>
              <w:pStyle w:val="activity-numbered--table"/>
            </w:pPr>
            <w:r>
              <w:tab/>
            </w:r>
            <w:r w:rsidRPr="00E201B0">
              <w:t xml:space="preserve">No, she </w:t>
            </w:r>
            <w:r w:rsidRPr="00E201B0">
              <w:rPr>
                <w:u w:val="single"/>
              </w:rPr>
              <w:t>                        </w:t>
            </w:r>
            <w:r w:rsidRPr="00E201B0">
              <w:t xml:space="preserve"> .</w:t>
            </w:r>
          </w:p>
        </w:tc>
      </w:tr>
      <w:tr w:rsidR="00E201B0" w14:paraId="3AA10116" w14:textId="77777777" w:rsidTr="00EA4710">
        <w:trPr>
          <w:cantSplit/>
          <w:trHeight w:val="1757"/>
        </w:trPr>
        <w:tc>
          <w:tcPr>
            <w:tcW w:w="3111" w:type="dxa"/>
            <w:vAlign w:val="center"/>
          </w:tcPr>
          <w:p w14:paraId="3829248A" w14:textId="77777777" w:rsidR="00E201B0" w:rsidRDefault="00E201B0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CB81687" wp14:editId="63A39CC1">
                  <wp:extent cx="1645920" cy="1065628"/>
                  <wp:effectExtent l="0" t="0" r="5080" b="127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585" cy="1082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D6BA258" w14:textId="77777777" w:rsidR="00E201B0" w:rsidRDefault="00E201B0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E0FA8C" wp14:editId="6C46D1F6">
                  <wp:extent cx="1655064" cy="1071550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8080" cy="1092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53FC623" w14:textId="77777777" w:rsidR="00E201B0" w:rsidRDefault="00E201B0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C348CC" wp14:editId="42F75EED">
                  <wp:extent cx="1638317" cy="1060704"/>
                  <wp:effectExtent l="0" t="0" r="0" b="6350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415" cy="1078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01B0" w14:paraId="4C5060C4" w14:textId="77777777" w:rsidTr="00F97936">
        <w:trPr>
          <w:cantSplit/>
          <w:trHeight w:val="1134"/>
        </w:trPr>
        <w:tc>
          <w:tcPr>
            <w:tcW w:w="3111" w:type="dxa"/>
          </w:tcPr>
          <w:p w14:paraId="0F0089A5" w14:textId="20C0D993" w:rsidR="00E201B0" w:rsidRDefault="00E201B0" w:rsidP="00E201B0">
            <w:pPr>
              <w:pStyle w:val="activity-numbered--table"/>
            </w:pPr>
            <w:r w:rsidRPr="00724CCA">
              <w:t>4</w:t>
            </w:r>
            <w:r w:rsidRPr="00724CCA">
              <w:tab/>
            </w:r>
            <w:r>
              <w:t>Does he like</w:t>
            </w:r>
            <w:r>
              <w:br/>
              <w:t>bouncing</w:t>
            </w:r>
            <w:r w:rsidRPr="00724CCA">
              <w:t>?</w:t>
            </w:r>
          </w:p>
          <w:p w14:paraId="4DB370B3" w14:textId="5518A90F" w:rsidR="00E201B0" w:rsidRDefault="00E201B0" w:rsidP="00E201B0">
            <w:pPr>
              <w:pStyle w:val="activity-numbered--table"/>
            </w:pPr>
            <w:r>
              <w:tab/>
              <w:t xml:space="preserve">Yes, he </w:t>
            </w:r>
            <w:r w:rsidRPr="00724CCA">
              <w:rPr>
                <w:u w:val="single" w:color="000000"/>
              </w:rPr>
              <w:t>                       </w:t>
            </w:r>
            <w:r>
              <w:rPr>
                <w:u w:val="single" w:color="000000"/>
              </w:rPr>
              <w:t xml:space="preserve"> </w:t>
            </w:r>
            <w:r w:rsidRPr="0090597C">
              <w:rPr>
                <w:u w:color="000000"/>
              </w:rPr>
              <w:t> .</w:t>
            </w:r>
          </w:p>
        </w:tc>
        <w:tc>
          <w:tcPr>
            <w:tcW w:w="3111" w:type="dxa"/>
          </w:tcPr>
          <w:p w14:paraId="53FFE1DF" w14:textId="744B8726" w:rsidR="00E201B0" w:rsidRDefault="00E201B0" w:rsidP="00E201B0">
            <w:pPr>
              <w:pStyle w:val="activity-numbered--table"/>
            </w:pPr>
            <w:r w:rsidRPr="00724CCA">
              <w:t>5</w:t>
            </w:r>
            <w:r w:rsidRPr="00724CCA">
              <w:tab/>
            </w:r>
            <w:r>
              <w:t xml:space="preserve">Do you like riding </w:t>
            </w:r>
            <w:r>
              <w:br/>
            </w:r>
            <w:r w:rsidR="006A4510">
              <w:t xml:space="preserve">a </w:t>
            </w:r>
            <w:r>
              <w:t>bike, Lin</w:t>
            </w:r>
            <w:r w:rsidRPr="00724CCA">
              <w:t>?</w:t>
            </w:r>
          </w:p>
          <w:p w14:paraId="77F75658" w14:textId="2E1A9644" w:rsidR="00E201B0" w:rsidRDefault="00E201B0" w:rsidP="00E201B0">
            <w:pPr>
              <w:pStyle w:val="activity-numbered--table"/>
            </w:pPr>
            <w:r>
              <w:tab/>
              <w:t xml:space="preserve">Yes, I </w:t>
            </w:r>
            <w:r w:rsidRPr="00724CCA">
              <w:rPr>
                <w:u w:val="single" w:color="000000"/>
              </w:rPr>
              <w:t>                       </w:t>
            </w:r>
            <w:r>
              <w:rPr>
                <w:u w:val="single" w:color="000000"/>
              </w:rPr>
              <w:t xml:space="preserve"> </w:t>
            </w:r>
            <w:r w:rsidRPr="0090597C">
              <w:rPr>
                <w:u w:color="000000"/>
              </w:rPr>
              <w:t> .</w:t>
            </w:r>
          </w:p>
        </w:tc>
        <w:tc>
          <w:tcPr>
            <w:tcW w:w="3111" w:type="dxa"/>
          </w:tcPr>
          <w:p w14:paraId="266C95EB" w14:textId="77777777" w:rsidR="00E201B0" w:rsidRDefault="00E201B0" w:rsidP="00E201B0">
            <w:pPr>
              <w:pStyle w:val="activity-numbered--table"/>
            </w:pPr>
            <w:r w:rsidRPr="00724CCA">
              <w:t>6</w:t>
            </w:r>
            <w:r w:rsidRPr="00724CCA">
              <w:tab/>
            </w:r>
            <w:r>
              <w:t>Does he like skateboarding</w:t>
            </w:r>
            <w:r w:rsidRPr="00724CCA">
              <w:t>?</w:t>
            </w:r>
          </w:p>
          <w:p w14:paraId="66B86D92" w14:textId="4D03852B" w:rsidR="00E201B0" w:rsidRPr="00350086" w:rsidRDefault="00E201B0" w:rsidP="00E201B0">
            <w:pPr>
              <w:pStyle w:val="activity-numbered--table"/>
            </w:pPr>
            <w:r>
              <w:tab/>
              <w:t xml:space="preserve">No, he </w:t>
            </w:r>
            <w:r w:rsidRPr="00724CCA">
              <w:rPr>
                <w:u w:val="single" w:color="000000"/>
              </w:rPr>
              <w:t>                        </w:t>
            </w:r>
            <w:r w:rsidRPr="0090597C">
              <w:rPr>
                <w:u w:color="000000"/>
              </w:rPr>
              <w:t xml:space="preserve"> .</w:t>
            </w:r>
          </w:p>
        </w:tc>
      </w:tr>
    </w:tbl>
    <w:p w14:paraId="321EA6C1" w14:textId="66A7C3A0" w:rsidR="00141B75" w:rsidRPr="00683C0B" w:rsidRDefault="00141B75" w:rsidP="00EA4710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EA4710">
        <w:rPr>
          <w:rStyle w:val="marks-frame"/>
        </w:rPr>
        <w:t>6</w:t>
      </w:r>
      <w:r>
        <w:rPr>
          <w:rStyle w:val="marks-frame"/>
        </w:rPr>
        <w:t> </w:t>
      </w:r>
    </w:p>
    <w:p w14:paraId="62C6FE0D" w14:textId="779746FC" w:rsidR="00EA4710" w:rsidRDefault="00EA4710" w:rsidP="00EA4710">
      <w:pPr>
        <w:tabs>
          <w:tab w:val="left" w:pos="709"/>
          <w:tab w:val="left" w:pos="1134"/>
        </w:tabs>
        <w:spacing w:before="60" w:after="60" w:line="340" w:lineRule="exact"/>
        <w:ind w:left="284" w:right="851" w:hanging="284"/>
        <w:rPr>
          <w:bCs/>
          <w:color w:val="000000"/>
          <w:sz w:val="28"/>
        </w:rPr>
      </w:pPr>
      <w:r w:rsidRPr="00EA49F2">
        <w:rPr>
          <w:b/>
          <w:color w:val="000000"/>
          <w:sz w:val="30"/>
        </w:rPr>
        <w:t>4</w:t>
      </w:r>
      <w:r w:rsidRPr="00EA49F2">
        <w:rPr>
          <w:b/>
          <w:color w:val="000000"/>
          <w:sz w:val="30"/>
        </w:rPr>
        <w:tab/>
        <w:t xml:space="preserve">Read and tick </w:t>
      </w:r>
      <w:r w:rsidR="001E7CBF">
        <w:rPr>
          <w:b/>
          <w:color w:val="000000"/>
          <w:sz w:val="30"/>
        </w:rPr>
        <w:t>(</w:t>
      </w:r>
      <w:r w:rsidRPr="004052E1">
        <w:rPr>
          <w:noProof/>
          <w:position w:val="-6"/>
          <w:lang w:val="es-ES" w:eastAsia="es-ES"/>
        </w:rPr>
        <w:drawing>
          <wp:inline distT="0" distB="0" distL="0" distR="0" wp14:anchorId="47B1F1B5" wp14:editId="10929150">
            <wp:extent cx="177800" cy="2032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7CBF">
        <w:rPr>
          <w:b/>
          <w:color w:val="000000"/>
          <w:sz w:val="30"/>
        </w:rPr>
        <w:t>)</w:t>
      </w:r>
      <w:r w:rsidRPr="00EA49F2">
        <w:rPr>
          <w:b/>
          <w:color w:val="000000"/>
          <w:sz w:val="30"/>
        </w:rPr>
        <w:t>.</w:t>
      </w:r>
    </w:p>
    <w:p w14:paraId="070D3662" w14:textId="77777777" w:rsidR="00EA4710" w:rsidRPr="00EA49F2" w:rsidRDefault="00EA4710" w:rsidP="00EA4710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1</w:t>
      </w:r>
      <w:r w:rsidRPr="00EA49F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I’m good at rollerblading. … you good at rollerblading</w:t>
      </w:r>
      <w:r w:rsidRPr="00EA49F2">
        <w:rPr>
          <w:bCs/>
          <w:color w:val="000000"/>
          <w:sz w:val="28"/>
        </w:rPr>
        <w:t>?</w:t>
      </w:r>
    </w:p>
    <w:p w14:paraId="20EBF22B" w14:textId="77777777" w:rsidR="00EA4710" w:rsidRPr="00EA49F2" w:rsidRDefault="00EA4710" w:rsidP="00EA4710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 xml:space="preserve"> Are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Am</w:t>
      </w:r>
    </w:p>
    <w:p w14:paraId="16B627AD" w14:textId="77777777" w:rsidR="00EA4710" w:rsidRPr="00EA49F2" w:rsidRDefault="00EA4710" w:rsidP="00EA4710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2</w:t>
      </w:r>
      <w:r w:rsidRPr="00EA49F2">
        <w:rPr>
          <w:bCs/>
          <w:color w:val="000000"/>
          <w:sz w:val="28"/>
        </w:rPr>
        <w:tab/>
        <w:t xml:space="preserve">… you </w:t>
      </w:r>
      <w:r>
        <w:rPr>
          <w:bCs/>
          <w:color w:val="000000"/>
          <w:sz w:val="28"/>
        </w:rPr>
        <w:t>good at acting</w:t>
      </w:r>
      <w:r w:rsidRPr="00EA49F2">
        <w:rPr>
          <w:bCs/>
          <w:color w:val="000000"/>
          <w:sz w:val="28"/>
        </w:rPr>
        <w:t>?   No, I</w:t>
      </w:r>
      <w:r>
        <w:rPr>
          <w:bCs/>
          <w:color w:val="000000"/>
          <w:sz w:val="28"/>
        </w:rPr>
        <w:t>’m not</w:t>
      </w:r>
      <w:r w:rsidRPr="00EA49F2">
        <w:rPr>
          <w:bCs/>
          <w:color w:val="000000"/>
          <w:sz w:val="28"/>
        </w:rPr>
        <w:t>.</w:t>
      </w:r>
    </w:p>
    <w:p w14:paraId="651CD955" w14:textId="77777777" w:rsidR="00EA4710" w:rsidRPr="00EA49F2" w:rsidRDefault="00EA4710" w:rsidP="00EA4710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Is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Are</w:t>
      </w:r>
    </w:p>
    <w:p w14:paraId="1ECA88A5" w14:textId="77777777" w:rsidR="00EA4710" w:rsidRPr="00EA49F2" w:rsidRDefault="00EA4710" w:rsidP="00EA4710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3</w:t>
      </w:r>
      <w:r w:rsidRPr="00EA49F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Are you good at skipping</w:t>
      </w:r>
      <w:r w:rsidRPr="00EA49F2">
        <w:rPr>
          <w:bCs/>
          <w:color w:val="000000"/>
          <w:sz w:val="28"/>
        </w:rPr>
        <w:t xml:space="preserve">?   No, </w:t>
      </w:r>
      <w:r>
        <w:rPr>
          <w:bCs/>
          <w:color w:val="000000"/>
          <w:sz w:val="28"/>
        </w:rPr>
        <w:t>I</w:t>
      </w:r>
      <w:r w:rsidRPr="00EA49F2">
        <w:rPr>
          <w:bCs/>
          <w:color w:val="000000"/>
          <w:sz w:val="28"/>
        </w:rPr>
        <w:t xml:space="preserve"> … .</w:t>
      </w:r>
    </w:p>
    <w:p w14:paraId="5AE8D198" w14:textId="77777777" w:rsidR="00EA4710" w:rsidRPr="00EA49F2" w:rsidRDefault="00EA4710" w:rsidP="00EA4710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’m not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am</w:t>
      </w:r>
    </w:p>
    <w:p w14:paraId="30BDA224" w14:textId="77777777" w:rsidR="00EA4710" w:rsidRPr="00EA49F2" w:rsidRDefault="00EA4710" w:rsidP="00EA4710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4</w:t>
      </w:r>
      <w:r w:rsidRPr="00EA49F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Are you good at juggling</w:t>
      </w:r>
      <w:r w:rsidRPr="00EA49F2">
        <w:rPr>
          <w:bCs/>
          <w:color w:val="000000"/>
          <w:sz w:val="28"/>
        </w:rPr>
        <w:t>?   Yes, I … .</w:t>
      </w:r>
    </w:p>
    <w:p w14:paraId="76020475" w14:textId="77777777" w:rsidR="00EA4710" w:rsidRPr="00FB1E56" w:rsidRDefault="00EA4710" w:rsidP="00EA4710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after="60" w:line="340" w:lineRule="exact"/>
        <w:ind w:left="851" w:hanging="284"/>
        <w:rPr>
          <w:rStyle w:val="marks-frame"/>
          <w:b w:val="0"/>
          <w:bCs/>
          <w:color w:val="000000"/>
          <w:sz w:val="28"/>
        </w:rPr>
      </w:pPr>
      <w:r w:rsidRPr="00EA49F2">
        <w:rPr>
          <w:bCs/>
          <w:color w:val="000000"/>
          <w:sz w:val="28"/>
        </w:rPr>
        <w:t>A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’m not</w:t>
      </w:r>
      <w:r w:rsidRPr="00EA49F2">
        <w:rPr>
          <w:bCs/>
          <w:color w:val="000000"/>
          <w:sz w:val="28"/>
        </w:rPr>
        <w:tab/>
        <w:t>B</w:t>
      </w:r>
      <w:r w:rsidRPr="00EA49F2">
        <w:rPr>
          <w:bCs/>
          <w:color w:val="000000"/>
          <w:sz w:val="28"/>
        </w:rPr>
        <w:tab/>
      </w:r>
      <w:r w:rsidRPr="00EA49F2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EA49F2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am</w:t>
      </w:r>
    </w:p>
    <w:p w14:paraId="46720459" w14:textId="77777777" w:rsidR="00EA4710" w:rsidRPr="00BE21E8" w:rsidRDefault="00EA4710" w:rsidP="00EA4710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BE21E8">
        <w:rPr>
          <w:bCs/>
          <w:color w:val="000000"/>
          <w:sz w:val="28"/>
        </w:rPr>
        <w:t>5</w:t>
      </w:r>
      <w:r w:rsidRPr="00BE21E8">
        <w:rPr>
          <w:bCs/>
          <w:color w:val="000000"/>
          <w:sz w:val="28"/>
        </w:rPr>
        <w:tab/>
        <w:t>Are you good at painting pictures?   …</w:t>
      </w:r>
      <w:r>
        <w:rPr>
          <w:bCs/>
          <w:color w:val="000000"/>
          <w:sz w:val="28"/>
        </w:rPr>
        <w:t xml:space="preserve"> </w:t>
      </w:r>
      <w:r w:rsidRPr="00BE21E8">
        <w:rPr>
          <w:bCs/>
          <w:color w:val="000000"/>
          <w:sz w:val="28"/>
        </w:rPr>
        <w:t>am.</w:t>
      </w:r>
    </w:p>
    <w:p w14:paraId="1F1DB050" w14:textId="77777777" w:rsidR="00EA4710" w:rsidRPr="00096F97" w:rsidRDefault="00EA4710" w:rsidP="00EA4710">
      <w:pPr>
        <w:tabs>
          <w:tab w:val="left" w:pos="851"/>
          <w:tab w:val="left" w:pos="3686"/>
          <w:tab w:val="left" w:pos="3969"/>
          <w:tab w:val="left" w:pos="6804"/>
          <w:tab w:val="left" w:pos="7088"/>
        </w:tabs>
        <w:spacing w:line="340" w:lineRule="exact"/>
        <w:ind w:left="851" w:hanging="284"/>
        <w:rPr>
          <w:bCs/>
          <w:color w:val="000000"/>
          <w:sz w:val="28"/>
        </w:rPr>
      </w:pPr>
      <w:r w:rsidRPr="00BE21E8">
        <w:rPr>
          <w:bCs/>
          <w:color w:val="000000"/>
          <w:sz w:val="28"/>
        </w:rPr>
        <w:t>A</w:t>
      </w:r>
      <w:r w:rsidRPr="00BE21E8">
        <w:rPr>
          <w:bCs/>
          <w:color w:val="000000"/>
          <w:sz w:val="28"/>
        </w:rPr>
        <w:tab/>
      </w:r>
      <w:r w:rsidRPr="00BE21E8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BE21E8">
        <w:rPr>
          <w:bCs/>
          <w:color w:val="000000"/>
          <w:sz w:val="28"/>
        </w:rPr>
        <w:t> Yes</w:t>
      </w:r>
      <w:r>
        <w:rPr>
          <w:bCs/>
          <w:color w:val="000000"/>
          <w:sz w:val="28"/>
        </w:rPr>
        <w:t>, you</w:t>
      </w:r>
      <w:r w:rsidRPr="00BE21E8">
        <w:rPr>
          <w:bCs/>
          <w:color w:val="000000"/>
          <w:sz w:val="28"/>
        </w:rPr>
        <w:tab/>
        <w:t>B</w:t>
      </w:r>
      <w:r w:rsidRPr="00BE21E8">
        <w:rPr>
          <w:bCs/>
          <w:color w:val="000000"/>
          <w:sz w:val="28"/>
        </w:rPr>
        <w:tab/>
      </w:r>
      <w:r w:rsidRPr="00BE21E8">
        <w:rPr>
          <w:rFonts w:ascii="Segoe UI Symbol" w:hAnsi="Segoe UI Symbol" w:cs="Arial Unicode MS"/>
          <w:bCs/>
          <w:color w:val="808080"/>
          <w:position w:val="-6"/>
          <w:sz w:val="40"/>
          <w:szCs w:val="40"/>
        </w:rPr>
        <w:t>☐</w:t>
      </w:r>
      <w:r w:rsidRPr="00BE21E8">
        <w:rPr>
          <w:bCs/>
          <w:color w:val="000000"/>
          <w:sz w:val="28"/>
        </w:rPr>
        <w:t> </w:t>
      </w:r>
      <w:r>
        <w:rPr>
          <w:bCs/>
          <w:color w:val="000000"/>
          <w:sz w:val="28"/>
        </w:rPr>
        <w:t>Yes, I</w:t>
      </w:r>
    </w:p>
    <w:p w14:paraId="5101A8B4" w14:textId="77777777" w:rsidR="00EA4710" w:rsidRDefault="00EA4710" w:rsidP="00EA4710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5 </w:t>
      </w:r>
    </w:p>
    <w:p w14:paraId="757F32A1" w14:textId="4D08B9A6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A766DA8" w14:textId="2B81A6DB" w:rsidR="00235ED7" w:rsidRPr="00937835" w:rsidRDefault="00FD0FA2" w:rsidP="00235ED7">
      <w:pPr>
        <w:pStyle w:val="instruction"/>
        <w:spacing w:after="120"/>
      </w:pPr>
      <w:r w:rsidRPr="002D2043">
        <w:t>5</w:t>
      </w:r>
      <w:r w:rsidRPr="002D2043">
        <w:tab/>
      </w:r>
      <w:r w:rsidR="00235ED7" w:rsidRPr="00194C89">
        <w:t xml:space="preserve">Read and circle </w:t>
      </w:r>
      <w:r w:rsidR="00235ED7" w:rsidRPr="00194C89">
        <w:rPr>
          <w:i/>
        </w:rPr>
        <w:t>T</w:t>
      </w:r>
      <w:r w:rsidR="00235ED7" w:rsidRPr="00194C89">
        <w:t xml:space="preserve"> (</w:t>
      </w:r>
      <w:r w:rsidR="006A4510">
        <w:t>t</w:t>
      </w:r>
      <w:r w:rsidR="00235ED7" w:rsidRPr="00194C89">
        <w:t xml:space="preserve">rue) or </w:t>
      </w:r>
      <w:r w:rsidR="00235ED7" w:rsidRPr="00194C89">
        <w:rPr>
          <w:i/>
        </w:rPr>
        <w:t>F</w:t>
      </w:r>
      <w:r w:rsidR="00235ED7" w:rsidRPr="00194C89">
        <w:t xml:space="preserve"> (</w:t>
      </w:r>
      <w:r w:rsidR="006A4510">
        <w:t>f</w:t>
      </w:r>
      <w:r w:rsidR="00235ED7" w:rsidRPr="00194C89">
        <w:t>alse)</w:t>
      </w:r>
      <w:r w:rsidR="00235ED7" w:rsidRPr="00194C89">
        <w:rPr>
          <w:i/>
        </w:rPr>
        <w:t>.</w:t>
      </w:r>
      <w:r w:rsidR="00235ED7" w:rsidRPr="00937835">
        <w:t xml:space="preserve"> </w:t>
      </w:r>
    </w:p>
    <w:tbl>
      <w:tblPr>
        <w:tblStyle w:val="blog-digital--container"/>
        <w:tblW w:w="0" w:type="auto"/>
        <w:tblLayout w:type="fixed"/>
        <w:tblLook w:val="04A0" w:firstRow="1" w:lastRow="0" w:firstColumn="1" w:lastColumn="0" w:noHBand="0" w:noVBand="1"/>
      </w:tblPr>
      <w:tblGrid>
        <w:gridCol w:w="8222"/>
      </w:tblGrid>
      <w:tr w:rsidR="00235ED7" w14:paraId="429F8759" w14:textId="77777777" w:rsidTr="00405B44">
        <w:tc>
          <w:tcPr>
            <w:tcW w:w="8222" w:type="dxa"/>
          </w:tcPr>
          <w:p w14:paraId="5C59B4D9" w14:textId="79B6EF05" w:rsidR="00235ED7" w:rsidRPr="00D77A84" w:rsidRDefault="00235ED7" w:rsidP="00405B44">
            <w:pPr>
              <w:pStyle w:val="blog-digital--menu"/>
              <w:rPr>
                <w:b/>
                <w:sz w:val="28"/>
                <w:szCs w:val="28"/>
              </w:rPr>
            </w:pPr>
            <w:r w:rsidRPr="00235ED7">
              <w:rPr>
                <w:b/>
                <w:sz w:val="28"/>
                <w:szCs w:val="28"/>
                <w:lang w:val="en-GB"/>
              </w:rPr>
              <w:t>Home</w:t>
            </w:r>
            <w:r>
              <w:rPr>
                <w:b/>
                <w:sz w:val="28"/>
                <w:szCs w:val="28"/>
                <w:lang w:val="en-GB"/>
              </w:rPr>
              <w:t xml:space="preserve">    </w:t>
            </w:r>
            <w:r w:rsidRPr="00235ED7">
              <w:rPr>
                <w:b/>
                <w:sz w:val="28"/>
                <w:szCs w:val="28"/>
                <w:lang w:val="en-GB"/>
              </w:rPr>
              <w:t>About me</w:t>
            </w:r>
            <w:r>
              <w:rPr>
                <w:b/>
                <w:sz w:val="28"/>
                <w:szCs w:val="28"/>
                <w:lang w:val="en-GB"/>
              </w:rPr>
              <w:t xml:space="preserve">    </w:t>
            </w:r>
            <w:r w:rsidRPr="00235ED7">
              <w:rPr>
                <w:b/>
                <w:sz w:val="28"/>
                <w:szCs w:val="28"/>
                <w:lang w:val="en-GB"/>
              </w:rPr>
              <w:t>Famous dances</w:t>
            </w:r>
            <w:r>
              <w:rPr>
                <w:b/>
                <w:sz w:val="28"/>
                <w:szCs w:val="28"/>
                <w:lang w:val="en-GB"/>
              </w:rPr>
              <w:t xml:space="preserve">    </w:t>
            </w:r>
            <w:r w:rsidRPr="00235ED7">
              <w:rPr>
                <w:b/>
                <w:sz w:val="28"/>
                <w:szCs w:val="28"/>
                <w:lang w:val="en-GB"/>
              </w:rPr>
              <w:t>Links</w:t>
            </w:r>
          </w:p>
          <w:p w14:paraId="03EE4A32" w14:textId="77777777" w:rsidR="00235ED7" w:rsidRPr="00235ED7" w:rsidRDefault="00235ED7" w:rsidP="00235ED7">
            <w:pPr>
              <w:pStyle w:val="blog-digital--head"/>
              <w:rPr>
                <w:lang w:val="en-GB"/>
              </w:rPr>
            </w:pPr>
            <w:r w:rsidRPr="00235ED7">
              <w:rPr>
                <w:lang w:val="en-GB"/>
              </w:rPr>
              <w:t>The grass dance, by Dakota</w:t>
            </w:r>
          </w:p>
          <w:p w14:paraId="67A10D32" w14:textId="77777777" w:rsidR="00235ED7" w:rsidRPr="00235ED7" w:rsidRDefault="00235ED7" w:rsidP="00235ED7">
            <w:pPr>
              <w:pStyle w:val="blog-digital--head"/>
              <w:rPr>
                <w:sz w:val="24"/>
                <w:szCs w:val="24"/>
                <w:lang w:val="en-GB"/>
              </w:rPr>
            </w:pPr>
            <w:r w:rsidRPr="00235ED7">
              <w:rPr>
                <w:sz w:val="24"/>
                <w:szCs w:val="24"/>
                <w:lang w:val="en-GB"/>
              </w:rPr>
              <w:t xml:space="preserve">In Iowa, in the USA, we have a celebration every year. It’s a celebration for children and adults, too. We have a party, and we do lots of dances. My favourite dance is the grass dance. It’s a famous dance from Iowa. It’s fun! </w:t>
            </w:r>
          </w:p>
          <w:p w14:paraId="787BDB78" w14:textId="414E8CB2" w:rsidR="00235ED7" w:rsidRPr="00D77A84" w:rsidRDefault="00235ED7" w:rsidP="00235ED7">
            <w:pPr>
              <w:pStyle w:val="blog-digital--head"/>
              <w:rPr>
                <w:sz w:val="24"/>
                <w:szCs w:val="24"/>
              </w:rPr>
            </w:pPr>
            <w:r w:rsidRPr="00235ED7">
              <w:rPr>
                <w:sz w:val="24"/>
                <w:szCs w:val="24"/>
                <w:lang w:val="en-GB"/>
              </w:rPr>
              <w:t>Look! My father is wearing a special costume. It’s red and white.</w:t>
            </w:r>
            <w:r w:rsidR="006A4510">
              <w:rPr>
                <w:sz w:val="24"/>
                <w:szCs w:val="24"/>
                <w:lang w:val="en-GB"/>
              </w:rPr>
              <w:br/>
            </w:r>
            <w:r w:rsidRPr="00235ED7">
              <w:rPr>
                <w:sz w:val="24"/>
                <w:szCs w:val="24"/>
                <w:lang w:val="en-GB"/>
              </w:rPr>
              <w:t>He’s wearing a big hat. It’s yellow and blue. He’s wearing grass, too!</w:t>
            </w:r>
            <w:r w:rsidR="006A4510">
              <w:rPr>
                <w:sz w:val="24"/>
                <w:szCs w:val="24"/>
                <w:lang w:val="en-GB"/>
              </w:rPr>
              <w:br/>
            </w:r>
            <w:r w:rsidRPr="00235ED7">
              <w:rPr>
                <w:sz w:val="24"/>
                <w:szCs w:val="24"/>
                <w:lang w:val="en-GB"/>
              </w:rPr>
              <w:t>He’s doing the grass dance with his friends. They’re hopping and bouncing!</w:t>
            </w:r>
            <w:r w:rsidR="006A4510">
              <w:rPr>
                <w:sz w:val="24"/>
                <w:szCs w:val="24"/>
                <w:lang w:val="en-GB"/>
              </w:rPr>
              <w:br/>
            </w:r>
            <w:r w:rsidRPr="00235ED7">
              <w:rPr>
                <w:sz w:val="24"/>
                <w:szCs w:val="24"/>
                <w:lang w:val="en-GB"/>
              </w:rPr>
              <w:t>Lots of people are watching! My father likes dancing.</w:t>
            </w:r>
          </w:p>
        </w:tc>
      </w:tr>
    </w:tbl>
    <w:p w14:paraId="043138AF" w14:textId="77777777" w:rsidR="00235ED7" w:rsidRPr="00235ED7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7797"/>
        </w:tabs>
        <w:spacing w:before="120" w:after="60"/>
      </w:pPr>
      <w:r w:rsidRPr="00235ED7">
        <w:t>1</w:t>
      </w:r>
      <w:r w:rsidRPr="00235ED7">
        <w:tab/>
        <w:t>The blog is about a special dance.</w:t>
      </w:r>
      <w:r w:rsidRPr="00235ED7">
        <w:tab/>
        <w:t>T / F</w:t>
      </w:r>
    </w:p>
    <w:p w14:paraId="6F583C6E" w14:textId="77777777" w:rsidR="00235ED7" w:rsidRPr="00235ED7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7797"/>
        </w:tabs>
        <w:spacing w:after="60"/>
      </w:pPr>
      <w:r w:rsidRPr="00235ED7">
        <w:t>2</w:t>
      </w:r>
      <w:r w:rsidRPr="00235ED7">
        <w:tab/>
        <w:t>Dakota lives in the USA.</w:t>
      </w:r>
      <w:r w:rsidRPr="00235ED7">
        <w:tab/>
        <w:t>T / F</w:t>
      </w:r>
    </w:p>
    <w:p w14:paraId="27134445" w14:textId="77777777" w:rsidR="00235ED7" w:rsidRPr="00235ED7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7797"/>
        </w:tabs>
        <w:spacing w:after="60"/>
      </w:pPr>
      <w:r w:rsidRPr="00235ED7">
        <w:t>3</w:t>
      </w:r>
      <w:r w:rsidRPr="00235ED7">
        <w:tab/>
        <w:t>The celebration isn’t for children.</w:t>
      </w:r>
      <w:r w:rsidRPr="00235ED7">
        <w:tab/>
        <w:t>T / F</w:t>
      </w:r>
    </w:p>
    <w:p w14:paraId="292ECBBB" w14:textId="77777777" w:rsidR="00235ED7" w:rsidRPr="00235ED7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7797"/>
        </w:tabs>
        <w:spacing w:after="60"/>
      </w:pPr>
      <w:r w:rsidRPr="00235ED7">
        <w:t>4</w:t>
      </w:r>
      <w:r w:rsidRPr="00235ED7">
        <w:tab/>
        <w:t>Dakota’s father is wearing a red and white costume.</w:t>
      </w:r>
      <w:r w:rsidRPr="00235ED7">
        <w:tab/>
        <w:t>T / F</w:t>
      </w:r>
    </w:p>
    <w:p w14:paraId="034A9569" w14:textId="77777777" w:rsidR="00235ED7" w:rsidRPr="00235ED7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7797"/>
        </w:tabs>
        <w:spacing w:after="60"/>
      </w:pPr>
      <w:r w:rsidRPr="00235ED7">
        <w:t>5</w:t>
      </w:r>
      <w:r w:rsidRPr="00235ED7">
        <w:tab/>
        <w:t>His father doesn’t like dancing.</w:t>
      </w:r>
      <w:r w:rsidRPr="00235ED7">
        <w:tab/>
        <w:t>T / F</w:t>
      </w:r>
    </w:p>
    <w:p w14:paraId="5E08959A" w14:textId="77777777" w:rsidR="00FD0FA2" w:rsidRPr="002D2043" w:rsidRDefault="00FD0FA2" w:rsidP="00235ED7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3B9BF320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</w:r>
      <w:r w:rsidR="00235ED7">
        <w:t>Rewrite the sentences with an adjective or noun.</w:t>
      </w:r>
    </w:p>
    <w:p w14:paraId="0EA75F06" w14:textId="3212339D" w:rsidR="00235ED7" w:rsidRPr="00825B91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678"/>
        </w:tabs>
        <w:spacing w:after="60"/>
      </w:pPr>
      <w:r w:rsidRPr="00825B91">
        <w:t>1</w:t>
      </w:r>
      <w:r>
        <w:tab/>
        <w:t>(famous) It’s a dance.</w:t>
      </w: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</w:t>
      </w:r>
    </w:p>
    <w:p w14:paraId="45F52233" w14:textId="296B5B80" w:rsidR="00235ED7" w:rsidRPr="00825B91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678"/>
        </w:tabs>
        <w:spacing w:after="60"/>
      </w:pPr>
      <w:r w:rsidRPr="00825B91">
        <w:t>2</w:t>
      </w:r>
      <w:r w:rsidRPr="00825B91">
        <w:tab/>
      </w:r>
      <w:r>
        <w:t>(hat) He’s wearing a big.</w:t>
      </w: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</w:t>
      </w:r>
    </w:p>
    <w:p w14:paraId="682DE121" w14:textId="77777777" w:rsidR="00235ED7" w:rsidRPr="00825B91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678"/>
        </w:tabs>
        <w:spacing w:after="60"/>
      </w:pPr>
      <w:r w:rsidRPr="00825B91">
        <w:t>3</w:t>
      </w:r>
      <w:r w:rsidRPr="00825B91">
        <w:tab/>
      </w:r>
      <w:r>
        <w:t>(beautiful) I’ve got a costume.</w:t>
      </w: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</w:t>
      </w:r>
    </w:p>
    <w:p w14:paraId="4322B0B0" w14:textId="5E97EDA1" w:rsidR="00235ED7" w:rsidRPr="00825B91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678"/>
        </w:tabs>
        <w:spacing w:after="60"/>
      </w:pPr>
      <w:r w:rsidRPr="00825B91">
        <w:t>4</w:t>
      </w:r>
      <w:r w:rsidRPr="00825B91">
        <w:tab/>
      </w:r>
      <w:r>
        <w:t>(green) It’s grass.</w:t>
      </w: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</w:t>
      </w:r>
    </w:p>
    <w:p w14:paraId="24E139E3" w14:textId="77777777" w:rsidR="00235ED7" w:rsidRDefault="00235ED7" w:rsidP="00235ED7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4678"/>
          <w:tab w:val="left" w:pos="8781"/>
        </w:tabs>
      </w:pPr>
      <w:r w:rsidRPr="00825B91">
        <w:t>5</w:t>
      </w:r>
      <w:r w:rsidRPr="00825B91">
        <w:tab/>
      </w:r>
      <w:r>
        <w:t>(boots) She’s wearing special.</w:t>
      </w:r>
      <w:r>
        <w:tab/>
      </w:r>
      <w:r w:rsidRPr="004727DA">
        <w:rPr>
          <w:rStyle w:val="wol"/>
        </w:rPr>
        <w:t>                                                                         </w:t>
      </w:r>
    </w:p>
    <w:p w14:paraId="4A4E3583" w14:textId="77777777" w:rsidR="00FD0FA2" w:rsidRPr="002D2043" w:rsidRDefault="00FD0FA2" w:rsidP="00235ED7">
      <w:pPr>
        <w:pStyle w:val="marks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46A89B7C" w:rsidR="00FD0FA2" w:rsidRDefault="00FD0FA2" w:rsidP="001E7CBF">
      <w:pPr>
        <w:pStyle w:val="instruction"/>
        <w:spacing w:after="120"/>
        <w:ind w:right="276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074417">
        <w:rPr>
          <w:color w:val="767171" w:themeColor="background2" w:themeShade="80"/>
        </w:rPr>
        <w:t>8</w:t>
      </w:r>
      <w:r>
        <w:t xml:space="preserve"> </w:t>
      </w:r>
      <w:r w:rsidR="00074417">
        <w:t xml:space="preserve">What is </w:t>
      </w:r>
      <w:proofErr w:type="spellStart"/>
      <w:r w:rsidR="00074417">
        <w:t>Priti</w:t>
      </w:r>
      <w:proofErr w:type="spellEnd"/>
      <w:r w:rsidR="00074417">
        <w:t xml:space="preserve"> good at? </w:t>
      </w:r>
      <w:r w:rsidR="00074417" w:rsidRPr="009F090F">
        <w:t>Listen</w:t>
      </w:r>
      <w:r w:rsidR="00074417">
        <w:t xml:space="preserve"> and</w:t>
      </w:r>
      <w:r w:rsidR="00074417" w:rsidRPr="009F090F">
        <w:t xml:space="preserve"> </w:t>
      </w:r>
      <w:r w:rsidR="001E7CBF" w:rsidRPr="001E7CBF">
        <w:rPr>
          <w:lang w:val="en-US"/>
        </w:rPr>
        <w:t>circle the</w:t>
      </w:r>
      <w:r w:rsidR="001E7CBF">
        <w:rPr>
          <w:lang w:val="en-US"/>
        </w:rPr>
        <w:t xml:space="preserve"> </w:t>
      </w:r>
      <w:r w:rsidR="006A4510">
        <w:t>tick</w:t>
      </w:r>
      <w:r w:rsidR="00074417">
        <w:t xml:space="preserve"> </w:t>
      </w:r>
      <w:r w:rsidR="001E7CBF">
        <w:t>(</w:t>
      </w:r>
      <w:r w:rsidR="00074417" w:rsidRPr="004052E1">
        <w:rPr>
          <w:noProof/>
          <w:position w:val="-6"/>
          <w:lang w:val="es-ES" w:eastAsia="es-ES"/>
        </w:rPr>
        <w:drawing>
          <wp:inline distT="0" distB="0" distL="0" distR="0" wp14:anchorId="4AE5E972" wp14:editId="71398EEE">
            <wp:extent cx="177800" cy="2032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7CBF">
        <w:t>)</w:t>
      </w:r>
      <w:r w:rsidR="00074417" w:rsidRPr="000C1D32">
        <w:rPr>
          <w:rStyle w:val="instruction-italic"/>
        </w:rPr>
        <w:t xml:space="preserve"> </w:t>
      </w:r>
      <w:r w:rsidR="00074417" w:rsidRPr="001E736E">
        <w:rPr>
          <w:rStyle w:val="instruction-italic"/>
          <w:i w:val="0"/>
        </w:rPr>
        <w:t>or</w:t>
      </w:r>
      <w:r w:rsidR="00074417" w:rsidRPr="000C1D32">
        <w:rPr>
          <w:rStyle w:val="instruction-italic"/>
        </w:rPr>
        <w:t xml:space="preserve"> </w:t>
      </w:r>
      <w:r w:rsidR="001E7CBF" w:rsidRPr="001E7CBF">
        <w:rPr>
          <w:rStyle w:val="instruction-italic"/>
          <w:i w:val="0"/>
        </w:rPr>
        <w:t>the</w:t>
      </w:r>
      <w:r w:rsidR="001E7CBF">
        <w:rPr>
          <w:rStyle w:val="instruction-italic"/>
        </w:rPr>
        <w:t xml:space="preserve"> </w:t>
      </w:r>
      <w:r w:rsidR="006A4510">
        <w:rPr>
          <w:rStyle w:val="instruction-italic"/>
          <w:i w:val="0"/>
        </w:rPr>
        <w:t xml:space="preserve">cross </w:t>
      </w:r>
      <w:r w:rsidR="001E7CBF">
        <w:rPr>
          <w:rStyle w:val="instruction-italic"/>
          <w:i w:val="0"/>
        </w:rPr>
        <w:t>(</w:t>
      </w:r>
      <w:r w:rsidR="00074417" w:rsidRPr="00626A57">
        <w:rPr>
          <w:noProof/>
          <w:position w:val="-6"/>
        </w:rPr>
        <w:drawing>
          <wp:inline distT="0" distB="0" distL="0" distR="0" wp14:anchorId="68F6B31A" wp14:editId="5B41DDCF">
            <wp:extent cx="165100" cy="177800"/>
            <wp:effectExtent l="0" t="0" r="0" b="0"/>
            <wp:docPr id="102631480" name="Picture 102631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7CBF">
        <w:rPr>
          <w:rStyle w:val="instruction-italic"/>
          <w:i w:val="0"/>
        </w:rPr>
        <w:t>)</w:t>
      </w:r>
      <w:r w:rsidR="00074417" w:rsidRPr="007C6741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B5072A" w14:paraId="3B455790" w14:textId="77777777" w:rsidTr="00405B44">
        <w:trPr>
          <w:cantSplit/>
          <w:trHeight w:val="1418"/>
        </w:trPr>
        <w:tc>
          <w:tcPr>
            <w:tcW w:w="2777" w:type="dxa"/>
            <w:vAlign w:val="center"/>
          </w:tcPr>
          <w:p w14:paraId="426F6004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17656B" wp14:editId="5FF0DEEE">
                  <wp:extent cx="895985" cy="850808"/>
                  <wp:effectExtent l="0" t="0" r="5715" b="635"/>
                  <wp:docPr id="102631481" name="Picture 102631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584" cy="8570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5C358E9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3C0BAB" wp14:editId="5D77D95C">
                  <wp:extent cx="1537589" cy="453390"/>
                  <wp:effectExtent l="0" t="0" r="0" b="3810"/>
                  <wp:docPr id="102631482" name="Picture 102631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047" cy="455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236CC37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2997CB" wp14:editId="6FA61F8D">
                  <wp:extent cx="1024128" cy="857234"/>
                  <wp:effectExtent l="0" t="0" r="5080" b="0"/>
                  <wp:docPr id="102631483" name="Picture 102631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144" cy="867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072A" w:rsidRPr="00685431" w14:paraId="48A425E5" w14:textId="77777777" w:rsidTr="00A61108">
        <w:trPr>
          <w:cantSplit/>
          <w:trHeight w:val="454"/>
        </w:trPr>
        <w:tc>
          <w:tcPr>
            <w:tcW w:w="2777" w:type="dxa"/>
            <w:vAlign w:val="center"/>
          </w:tcPr>
          <w:p w14:paraId="6E3CF345" w14:textId="77777777" w:rsidR="00B5072A" w:rsidRPr="00685431" w:rsidRDefault="00B5072A" w:rsidP="00405B44">
            <w:pPr>
              <w:pStyle w:val="activity-numbered--centered"/>
            </w:pPr>
            <w:r w:rsidRPr="002D2043">
              <w:t>1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4A07ABF6" wp14:editId="235CDF6D">
                  <wp:extent cx="177800" cy="203200"/>
                  <wp:effectExtent l="0" t="0" r="0" b="0"/>
                  <wp:docPr id="10263148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3CF41105" wp14:editId="7A3DBE09">
                  <wp:extent cx="165100" cy="17780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34D949B" w14:textId="77777777" w:rsidR="00B5072A" w:rsidRPr="00685431" w:rsidRDefault="00B5072A" w:rsidP="00405B44">
            <w:pPr>
              <w:pStyle w:val="activity-numbered--centered"/>
            </w:pPr>
            <w:r>
              <w:t>2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2DB05B94" wp14:editId="61B5FD6D">
                  <wp:extent cx="177800" cy="203200"/>
                  <wp:effectExtent l="0" t="0" r="0" b="0"/>
                  <wp:docPr id="2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1DC83570" wp14:editId="24B6C050">
                  <wp:extent cx="165100" cy="17780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24ABF92" w14:textId="77777777" w:rsidR="00B5072A" w:rsidRPr="00685431" w:rsidRDefault="00B5072A" w:rsidP="00405B44">
            <w:pPr>
              <w:pStyle w:val="activity-numbered--centered"/>
            </w:pPr>
            <w:r>
              <w:t>3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11FC8080" wp14:editId="1EDA7443">
                  <wp:extent cx="177800" cy="203200"/>
                  <wp:effectExtent l="0" t="0" r="0" b="0"/>
                  <wp:docPr id="3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3DAAE5F0" wp14:editId="6043F97C">
                  <wp:extent cx="165100" cy="17780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072A" w14:paraId="00303EE0" w14:textId="77777777" w:rsidTr="00405B44">
        <w:trPr>
          <w:cantSplit/>
          <w:trHeight w:val="1418"/>
        </w:trPr>
        <w:tc>
          <w:tcPr>
            <w:tcW w:w="2777" w:type="dxa"/>
            <w:vAlign w:val="center"/>
          </w:tcPr>
          <w:p w14:paraId="5C4EA492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C6E6F6" wp14:editId="6EFE48A0">
                  <wp:extent cx="1033272" cy="846086"/>
                  <wp:effectExtent l="0" t="0" r="0" b="508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397" cy="859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00C61D6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E0069F" wp14:editId="5A525CE2">
                  <wp:extent cx="868680" cy="83898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208" cy="844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6121EB2" w14:textId="25B69724" w:rsidR="00B5072A" w:rsidRDefault="00B5072A" w:rsidP="00405B44">
            <w:pPr>
              <w:jc w:val="center"/>
            </w:pPr>
          </w:p>
        </w:tc>
      </w:tr>
      <w:tr w:rsidR="00B5072A" w14:paraId="69AC5A77" w14:textId="77777777" w:rsidTr="00A61108">
        <w:trPr>
          <w:cantSplit/>
          <w:trHeight w:val="454"/>
        </w:trPr>
        <w:tc>
          <w:tcPr>
            <w:tcW w:w="2777" w:type="dxa"/>
            <w:vAlign w:val="center"/>
          </w:tcPr>
          <w:p w14:paraId="55E8D14B" w14:textId="77777777" w:rsidR="00B5072A" w:rsidRDefault="00B5072A" w:rsidP="00405B44">
            <w:pPr>
              <w:pStyle w:val="activity-numbered--centered"/>
            </w:pPr>
            <w:r>
              <w:t>4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71A97FBE" wp14:editId="0E969DE1">
                  <wp:extent cx="177800" cy="203200"/>
                  <wp:effectExtent l="0" t="0" r="0" b="0"/>
                  <wp:docPr id="6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43336BF9" wp14:editId="26C201E1">
                  <wp:extent cx="165100" cy="17780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FB213BF" w14:textId="77777777" w:rsidR="00B5072A" w:rsidRDefault="00B5072A" w:rsidP="00405B44">
            <w:pPr>
              <w:pStyle w:val="activity-numbered--centered"/>
            </w:pPr>
            <w:r>
              <w:t>5</w:t>
            </w:r>
            <w:r w:rsidRPr="002D2043">
              <w:tab/>
            </w:r>
            <w:r w:rsidRPr="007C6741">
              <w:rPr>
                <w:noProof/>
                <w:position w:val="-6"/>
                <w:lang w:eastAsia="es-ES"/>
              </w:rPr>
              <w:drawing>
                <wp:inline distT="0" distB="0" distL="0" distR="0" wp14:anchorId="7BCEE715" wp14:editId="4B84025F">
                  <wp:extent cx="177800" cy="203200"/>
                  <wp:effectExtent l="0" t="0" r="0" b="0"/>
                  <wp:docPr id="36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" cy="20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/</w:t>
            </w:r>
            <w:r w:rsidRPr="00626A57">
              <w:rPr>
                <w:noProof/>
                <w:position w:val="-6"/>
              </w:rPr>
              <w:drawing>
                <wp:inline distT="0" distB="0" distL="0" distR="0" wp14:anchorId="225BC62A" wp14:editId="35CDEFF5">
                  <wp:extent cx="165100" cy="177800"/>
                  <wp:effectExtent l="0" t="0" r="0" b="0"/>
                  <wp:docPr id="102631485" name="Picture 102631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C1Scros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0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DAC6505" w14:textId="33D24BE6" w:rsidR="00B5072A" w:rsidRPr="00350086" w:rsidRDefault="00B5072A" w:rsidP="00405B44">
            <w:pPr>
              <w:pStyle w:val="activity-numbered--centered"/>
              <w:spacing w:after="0"/>
            </w:pPr>
          </w:p>
        </w:tc>
      </w:tr>
    </w:tbl>
    <w:p w14:paraId="12117366" w14:textId="53934E3E" w:rsidR="00FD0FA2" w:rsidRPr="00683C0B" w:rsidRDefault="00FD0FA2" w:rsidP="00B5072A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6A4510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E90741D" w14:textId="77777777" w:rsidR="00B5072A" w:rsidRDefault="00FD0FA2" w:rsidP="00405B44">
      <w:pPr>
        <w:pStyle w:val="instruction"/>
      </w:pPr>
      <w:r>
        <w:t>8</w:t>
      </w:r>
      <w:r>
        <w:tab/>
      </w:r>
      <w:r w:rsidR="00B5072A">
        <w:t>Look and answer.</w:t>
      </w:r>
    </w:p>
    <w:p w14:paraId="06C38A01" w14:textId="1691F972" w:rsidR="00B5072A" w:rsidRDefault="00B5072A" w:rsidP="00B5072A">
      <w:pPr>
        <w:pStyle w:val="instruction"/>
        <w:spacing w:after="120"/>
        <w:rPr>
          <w:b w:val="0"/>
        </w:rPr>
      </w:pPr>
      <w:r>
        <w:tab/>
      </w:r>
      <w:r w:rsidRPr="007B6637">
        <w:rPr>
          <w:b w:val="0"/>
        </w:rPr>
        <w:t>Are you good at</w:t>
      </w:r>
      <w:r>
        <w:rPr>
          <w:b w:val="0"/>
        </w:rPr>
        <w:t xml:space="preserve"> </w:t>
      </w:r>
      <w:r w:rsidRPr="007B6637">
        <w:rPr>
          <w:b w:val="0"/>
        </w:rPr>
        <w:t>…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B5072A" w14:paraId="7FDD6040" w14:textId="77777777" w:rsidTr="00405B44">
        <w:trPr>
          <w:cantSplit/>
          <w:trHeight w:val="1757"/>
        </w:trPr>
        <w:tc>
          <w:tcPr>
            <w:tcW w:w="1984" w:type="dxa"/>
            <w:vAlign w:val="center"/>
          </w:tcPr>
          <w:p w14:paraId="6B47A4C2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104DC32" wp14:editId="74492F6B">
                  <wp:extent cx="878332" cy="1033870"/>
                  <wp:effectExtent l="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4487" cy="1041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68897FE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5B996A" wp14:editId="323267E8">
                  <wp:extent cx="731520" cy="1059766"/>
                  <wp:effectExtent l="0" t="0" r="5080" b="0"/>
                  <wp:docPr id="102631424" name="Picture 102631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0412" cy="1072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13BCC4F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95348F" wp14:editId="0582B309">
                  <wp:extent cx="877824" cy="1066603"/>
                  <wp:effectExtent l="0" t="0" r="0" b="635"/>
                  <wp:docPr id="102631425" name="Picture 102631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4034" cy="1074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5E19AECA" w14:textId="77777777" w:rsidR="00B5072A" w:rsidRPr="00117BF5" w:rsidRDefault="00B5072A" w:rsidP="00405B44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4A3C8FE5" w14:textId="77777777" w:rsidR="00B5072A" w:rsidRDefault="00B5072A" w:rsidP="00B5072A">
            <w:pPr>
              <w:pStyle w:val="activity-numbered--table"/>
              <w:rPr>
                <w:rStyle w:val="wol"/>
              </w:rPr>
            </w:pPr>
            <w:r w:rsidRPr="00117BF5">
              <w:t>1</w:t>
            </w:r>
            <w:r w:rsidRPr="00117BF5">
              <w:tab/>
            </w:r>
            <w:r>
              <w:t xml:space="preserve">riding a bike? </w:t>
            </w:r>
          </w:p>
          <w:p w14:paraId="1069138B" w14:textId="77777777" w:rsidR="00B5072A" w:rsidRDefault="00B5072A" w:rsidP="00B5072A">
            <w:pPr>
              <w:pStyle w:val="activity-numbered--table"/>
              <w:rPr>
                <w:rStyle w:val="wol"/>
              </w:rPr>
            </w:pPr>
            <w:r w:rsidRPr="00117BF5">
              <w:t>2</w:t>
            </w:r>
            <w:r>
              <w:tab/>
              <w:t>bouncing?</w:t>
            </w:r>
          </w:p>
          <w:p w14:paraId="2A1F7CAF" w14:textId="77777777" w:rsidR="00B5072A" w:rsidRDefault="00B5072A" w:rsidP="00B5072A">
            <w:pPr>
              <w:pStyle w:val="activity-numbered--table"/>
            </w:pPr>
            <w:r w:rsidRPr="00117BF5">
              <w:t>3</w:t>
            </w:r>
            <w:r>
              <w:tab/>
              <w:t>skateboarding?</w:t>
            </w:r>
          </w:p>
          <w:p w14:paraId="14FF2077" w14:textId="77777777" w:rsidR="00B5072A" w:rsidRDefault="00B5072A" w:rsidP="00B5072A">
            <w:pPr>
              <w:pStyle w:val="activity-numbered--table"/>
              <w:rPr>
                <w:rStyle w:val="wol"/>
              </w:rPr>
            </w:pPr>
            <w:r w:rsidRPr="00117BF5">
              <w:t>4</w:t>
            </w:r>
            <w:r>
              <w:tab/>
              <w:t>kicking a ball?</w:t>
            </w:r>
          </w:p>
          <w:p w14:paraId="2F0C2467" w14:textId="1A8D355F" w:rsidR="00B5072A" w:rsidRPr="001F1EEA" w:rsidRDefault="00B5072A" w:rsidP="00B5072A">
            <w:pPr>
              <w:pStyle w:val="activity-numbered--table"/>
              <w:rPr>
                <w:u w:val="single" w:color="000000"/>
              </w:rPr>
            </w:pPr>
            <w:r w:rsidRPr="00117BF5">
              <w:t>5</w:t>
            </w:r>
            <w:r>
              <w:tab/>
              <w:t>rollerblading?</w:t>
            </w:r>
          </w:p>
        </w:tc>
      </w:tr>
      <w:tr w:rsidR="00B5072A" w:rsidRPr="00685431" w14:paraId="5800789B" w14:textId="77777777" w:rsidTr="00405B44">
        <w:trPr>
          <w:cantSplit/>
          <w:trHeight w:val="567"/>
        </w:trPr>
        <w:tc>
          <w:tcPr>
            <w:tcW w:w="1984" w:type="dxa"/>
            <w:vAlign w:val="center"/>
          </w:tcPr>
          <w:p w14:paraId="6AC27979" w14:textId="4D90E0E4" w:rsidR="00B5072A" w:rsidRPr="00685431" w:rsidRDefault="006A4510" w:rsidP="00405B44">
            <w:pPr>
              <w:pStyle w:val="activity-numbered--centered"/>
            </w:pPr>
            <w:r>
              <w:t>1</w:t>
            </w:r>
          </w:p>
        </w:tc>
        <w:tc>
          <w:tcPr>
            <w:tcW w:w="1984" w:type="dxa"/>
            <w:vAlign w:val="center"/>
          </w:tcPr>
          <w:p w14:paraId="41BB0B79" w14:textId="70D072DA" w:rsidR="00B5072A" w:rsidRPr="00685431" w:rsidRDefault="006A4510" w:rsidP="00405B44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3FB3E5BE" w14:textId="46FA2676" w:rsidR="00B5072A" w:rsidRPr="00685431" w:rsidRDefault="006A4510" w:rsidP="00405B44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73817A1E" w14:textId="77777777" w:rsidR="00B5072A" w:rsidRDefault="00B5072A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936D7C5" w14:textId="77777777" w:rsidR="00B5072A" w:rsidRDefault="00B5072A" w:rsidP="00405B44">
            <w:pPr>
              <w:pStyle w:val="activity-numbered--centered"/>
            </w:pPr>
          </w:p>
        </w:tc>
      </w:tr>
      <w:tr w:rsidR="00B5072A" w14:paraId="156978B3" w14:textId="77777777" w:rsidTr="00405B44">
        <w:trPr>
          <w:cantSplit/>
          <w:trHeight w:val="1757"/>
        </w:trPr>
        <w:tc>
          <w:tcPr>
            <w:tcW w:w="1984" w:type="dxa"/>
            <w:vAlign w:val="center"/>
          </w:tcPr>
          <w:p w14:paraId="251FBC8F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D7E8DD" wp14:editId="0F102143">
                  <wp:extent cx="1152017" cy="1067033"/>
                  <wp:effectExtent l="0" t="0" r="381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428" cy="1072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D918327" w14:textId="77777777" w:rsidR="00B5072A" w:rsidRDefault="00B5072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8FDB3A" wp14:editId="214BB1AA">
                  <wp:extent cx="1014984" cy="1042666"/>
                  <wp:effectExtent l="0" t="0" r="1270" b="0"/>
                  <wp:docPr id="102631426" name="Picture 102631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618" cy="1050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2615AC3" w14:textId="36454392" w:rsidR="00B5072A" w:rsidRDefault="00B5072A" w:rsidP="00405B44">
            <w:pPr>
              <w:jc w:val="center"/>
            </w:pPr>
          </w:p>
        </w:tc>
        <w:tc>
          <w:tcPr>
            <w:tcW w:w="170" w:type="dxa"/>
          </w:tcPr>
          <w:p w14:paraId="4BE3E4BF" w14:textId="77777777" w:rsidR="00B5072A" w:rsidRDefault="00B5072A" w:rsidP="00405B44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0CB6189" w14:textId="77777777" w:rsidR="00B5072A" w:rsidRDefault="00B5072A" w:rsidP="00405B44">
            <w:pPr>
              <w:rPr>
                <w:noProof/>
              </w:rPr>
            </w:pPr>
          </w:p>
        </w:tc>
      </w:tr>
      <w:tr w:rsidR="00B5072A" w14:paraId="7D7D0A66" w14:textId="77777777" w:rsidTr="00405B44">
        <w:trPr>
          <w:cantSplit/>
          <w:trHeight w:val="567"/>
        </w:trPr>
        <w:tc>
          <w:tcPr>
            <w:tcW w:w="1984" w:type="dxa"/>
            <w:vAlign w:val="center"/>
          </w:tcPr>
          <w:p w14:paraId="0A4819CA" w14:textId="3F5855C3" w:rsidR="00B5072A" w:rsidRDefault="006A4510" w:rsidP="00405B44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0B120030" w14:textId="17A9FB34" w:rsidR="00B5072A" w:rsidRDefault="006A4510" w:rsidP="00405B44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4C9DEA32" w14:textId="1A3E0B83" w:rsidR="00B5072A" w:rsidRDefault="00B5072A" w:rsidP="00405B44">
            <w:pPr>
              <w:pStyle w:val="activity-numbered--centered"/>
            </w:pPr>
          </w:p>
        </w:tc>
        <w:tc>
          <w:tcPr>
            <w:tcW w:w="170" w:type="dxa"/>
          </w:tcPr>
          <w:p w14:paraId="612E5D8F" w14:textId="77777777" w:rsidR="00B5072A" w:rsidRDefault="00B5072A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AC833EE" w14:textId="77777777" w:rsidR="00B5072A" w:rsidRDefault="00B5072A" w:rsidP="00405B44">
            <w:pPr>
              <w:pStyle w:val="activity-numbered--centered"/>
            </w:pPr>
          </w:p>
        </w:tc>
      </w:tr>
    </w:tbl>
    <w:p w14:paraId="53459C6C" w14:textId="30B31598" w:rsidR="00FD0FA2" w:rsidRPr="00683C0B" w:rsidRDefault="00FD0FA2" w:rsidP="00A61108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EB2F4B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188A5465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A61108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188A5465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A61108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48"/>
      <w:footerReference w:type="default" r:id="rId49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E4CC776" w14:textId="77777777" w:rsidR="00B97B52" w:rsidRDefault="00B97B52" w:rsidP="00B7780C">
      <w:r>
        <w:separator/>
      </w:r>
    </w:p>
  </w:endnote>
  <w:endnote w:type="continuationSeparator" w:id="0">
    <w:p w14:paraId="6B24CC27" w14:textId="77777777" w:rsidR="00B97B52" w:rsidRDefault="00B97B52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Bradley Hand ITC">
    <w:altName w:val="Calibri"/>
    <w:panose1 w:val="020B0604020202020204"/>
    <w:charset w:val="00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6F68CA10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83163C">
      <w:rPr>
        <w:rStyle w:val="PageNumber"/>
      </w:rPr>
      <w:t>Beehive</w:t>
    </w:r>
    <w:r>
      <w:rPr>
        <w:rStyle w:val="PageNumber"/>
      </w:rPr>
      <w:t xml:space="preserve"> </w:t>
    </w:r>
    <w:r w:rsidR="00A922E5">
      <w:rPr>
        <w:rStyle w:val="PageNumber"/>
      </w:rPr>
      <w:t>2</w:t>
    </w:r>
    <w:r w:rsidRPr="00DA2675">
      <w:rPr>
        <w:rStyle w:val="PageNumber"/>
      </w:rPr>
      <w:t xml:space="preserve"> • </w:t>
    </w:r>
    <w:r>
      <w:rPr>
        <w:rStyle w:val="PageNumber"/>
      </w:rPr>
      <w:t xml:space="preserve">Unit </w:t>
    </w:r>
    <w:r w:rsidR="00672FB9">
      <w:rPr>
        <w:rStyle w:val="PageNumber"/>
      </w:rPr>
      <w:t>8</w:t>
    </w:r>
    <w:r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20EBBB" w14:textId="77777777" w:rsidR="00B97B52" w:rsidRDefault="00B97B52" w:rsidP="00B7780C">
      <w:r>
        <w:separator/>
      </w:r>
    </w:p>
  </w:footnote>
  <w:footnote w:type="continuationSeparator" w:id="0">
    <w:p w14:paraId="4CCB96BE" w14:textId="77777777" w:rsidR="00B97B52" w:rsidRDefault="00B97B52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0A0C1044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17E04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417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C00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E736E"/>
    <w:rsid w:val="001E7CBF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5ED7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9F9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2A7F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2FB9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4510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BFE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2014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63C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0CD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32C4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0910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46E5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108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22E5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72A"/>
    <w:rsid w:val="00B50C9B"/>
    <w:rsid w:val="00B57753"/>
    <w:rsid w:val="00B6069F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3AE5"/>
    <w:rsid w:val="00B840C5"/>
    <w:rsid w:val="00B856E9"/>
    <w:rsid w:val="00B87621"/>
    <w:rsid w:val="00B87FC0"/>
    <w:rsid w:val="00B9355A"/>
    <w:rsid w:val="00B94E0F"/>
    <w:rsid w:val="00B96FA2"/>
    <w:rsid w:val="00B97B5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1FF3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01B0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4710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B2F4B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7D9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6.jpeg"/><Relationship Id="rId50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emf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emf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header" Target="header1.xml"/><Relationship Id="rId8" Type="http://schemas.openxmlformats.org/officeDocument/2006/relationships/webSettings" Target="webSettings.xml"/><Relationship Id="rId51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50.emf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3CB48BB-C7DB-144C-8251-169DC1E6CF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26</TotalTime>
  <Pages>4</Pages>
  <Words>432</Words>
  <Characters>2464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21</cp:revision>
  <cp:lastPrinted>2022-05-10T10:42:00Z</cp:lastPrinted>
  <dcterms:created xsi:type="dcterms:W3CDTF">2022-07-08T07:53:00Z</dcterms:created>
  <dcterms:modified xsi:type="dcterms:W3CDTF">2022-09-06T06:08:00Z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